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F7885" w14:textId="77777777" w:rsidR="00E80360" w:rsidRDefault="00E80360" w:rsidP="00E803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CRAFT (</w:t>
      </w:r>
      <w:proofErr w:type="gramStart"/>
      <w:r>
        <w:rPr>
          <w:rFonts w:cs="Times New Roman"/>
          <w:szCs w:val="24"/>
          <w:u w:val="single"/>
        </w:rPr>
        <w:t>CROFT)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(fl.1484)</w:t>
      </w:r>
    </w:p>
    <w:p w14:paraId="17FF5405" w14:textId="77777777" w:rsidR="00E80360" w:rsidRDefault="00E80360" w:rsidP="00E803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Magdalen College, Oxford University.</w:t>
      </w:r>
    </w:p>
    <w:p w14:paraId="39470528" w14:textId="77777777" w:rsidR="00E80360" w:rsidRDefault="00E80360" w:rsidP="00E80360">
      <w:pPr>
        <w:pStyle w:val="NoSpacing"/>
        <w:rPr>
          <w:rFonts w:cs="Times New Roman"/>
          <w:szCs w:val="24"/>
        </w:rPr>
      </w:pPr>
    </w:p>
    <w:p w14:paraId="749D91FD" w14:textId="77777777" w:rsidR="00E80360" w:rsidRDefault="00E80360" w:rsidP="00E80360">
      <w:pPr>
        <w:pStyle w:val="NoSpacing"/>
        <w:rPr>
          <w:rFonts w:cs="Times New Roman"/>
          <w:szCs w:val="24"/>
        </w:rPr>
      </w:pPr>
    </w:p>
    <w:p w14:paraId="5BF69B88" w14:textId="77777777" w:rsidR="00E80360" w:rsidRDefault="00E80360" w:rsidP="00E803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Proctor.</w:t>
      </w:r>
    </w:p>
    <w:p w14:paraId="1EB99DBB" w14:textId="77777777" w:rsidR="00E80360" w:rsidRDefault="00E80360" w:rsidP="00E803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p.60)</w:t>
      </w:r>
    </w:p>
    <w:p w14:paraId="51E4C2EF" w14:textId="77777777" w:rsidR="00E80360" w:rsidRDefault="00E80360" w:rsidP="00E80360">
      <w:pPr>
        <w:pStyle w:val="NoSpacing"/>
        <w:rPr>
          <w:rFonts w:cs="Times New Roman"/>
          <w:szCs w:val="24"/>
        </w:rPr>
      </w:pPr>
    </w:p>
    <w:p w14:paraId="501726E9" w14:textId="77777777" w:rsidR="00E80360" w:rsidRDefault="00E80360" w:rsidP="00E80360">
      <w:pPr>
        <w:pStyle w:val="NoSpacing"/>
        <w:rPr>
          <w:rFonts w:cs="Times New Roman"/>
          <w:szCs w:val="24"/>
        </w:rPr>
      </w:pPr>
    </w:p>
    <w:p w14:paraId="233C9B8D" w14:textId="77777777" w:rsidR="00E80360" w:rsidRDefault="00E80360" w:rsidP="00E8036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November 2024</w:t>
      </w:r>
    </w:p>
    <w:p w14:paraId="6F710FD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50B19" w14:textId="77777777" w:rsidR="00E80360" w:rsidRDefault="00E80360" w:rsidP="009139A6">
      <w:r>
        <w:separator/>
      </w:r>
    </w:p>
  </w:endnote>
  <w:endnote w:type="continuationSeparator" w:id="0">
    <w:p w14:paraId="63BD7523" w14:textId="77777777" w:rsidR="00E80360" w:rsidRDefault="00E803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8B7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9A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797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21CD4" w14:textId="77777777" w:rsidR="00E80360" w:rsidRDefault="00E80360" w:rsidP="009139A6">
      <w:r>
        <w:separator/>
      </w:r>
    </w:p>
  </w:footnote>
  <w:footnote w:type="continuationSeparator" w:id="0">
    <w:p w14:paraId="34E1FE32" w14:textId="77777777" w:rsidR="00E80360" w:rsidRDefault="00E803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992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819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D1C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36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624"/>
    <w:rsid w:val="00E61DA6"/>
    <w:rsid w:val="00E8036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8FE6B"/>
  <w15:chartTrackingRefBased/>
  <w15:docId w15:val="{689BE10A-CA60-414F-BA9A-AEAEB96C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2024-11-14T20:12:00Z</dcterms:created>
  <dcterms:modified xsi:type="dcterms:W3CDTF">2024-11-14T20:13:00Z</dcterms:modified>
</cp:coreProperties>
</file>